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1D3E9" w14:textId="77777777" w:rsidR="00636679" w:rsidRDefault="00636679" w:rsidP="006366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FRENSSHE, senior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330B6C62" w14:textId="77777777" w:rsidR="00636679" w:rsidRDefault="00636679" w:rsidP="006366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Bridgewater, Somerset. Yeoman.</w:t>
      </w:r>
    </w:p>
    <w:p w14:paraId="5849C42A" w14:textId="77777777" w:rsidR="00636679" w:rsidRDefault="00636679" w:rsidP="006366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F773EC" w14:textId="77777777" w:rsidR="00636679" w:rsidRDefault="00636679" w:rsidP="006366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26F774" w14:textId="77777777" w:rsidR="00636679" w:rsidRDefault="00636679" w:rsidP="006366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occurs in the Plea Rolls.</w:t>
      </w:r>
    </w:p>
    <w:p w14:paraId="01F00B5D" w14:textId="77777777" w:rsidR="00636679" w:rsidRDefault="00636679" w:rsidP="006366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0F0A9AD" w14:textId="77777777" w:rsidR="00636679" w:rsidRDefault="00636679" w:rsidP="006366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AA4936" w14:textId="77777777" w:rsidR="00636679" w:rsidRDefault="00636679" w:rsidP="006366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C774A9" w14:textId="77777777" w:rsidR="00636679" w:rsidRDefault="00636679" w:rsidP="006366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January 2022</w:t>
      </w:r>
    </w:p>
    <w:p w14:paraId="1BF76376" w14:textId="7B31962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B77F3" w14:textId="77777777" w:rsidR="00636679" w:rsidRDefault="00636679" w:rsidP="009139A6">
      <w:r>
        <w:separator/>
      </w:r>
    </w:p>
  </w:endnote>
  <w:endnote w:type="continuationSeparator" w:id="0">
    <w:p w14:paraId="7DEE313D" w14:textId="77777777" w:rsidR="00636679" w:rsidRDefault="006366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8DC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A570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A0A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F687A" w14:textId="77777777" w:rsidR="00636679" w:rsidRDefault="00636679" w:rsidP="009139A6">
      <w:r>
        <w:separator/>
      </w:r>
    </w:p>
  </w:footnote>
  <w:footnote w:type="continuationSeparator" w:id="0">
    <w:p w14:paraId="14AF38E2" w14:textId="77777777" w:rsidR="00636679" w:rsidRDefault="006366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FCA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7C9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0AA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679"/>
    <w:rsid w:val="000666E0"/>
    <w:rsid w:val="002510B7"/>
    <w:rsid w:val="005C130B"/>
    <w:rsid w:val="0063667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32423"/>
  <w15:chartTrackingRefBased/>
  <w15:docId w15:val="{03DDD2BB-4C93-412B-8EAC-C5DCB848B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366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2022-01-16T21:09:00Z</dcterms:created>
  <dcterms:modified xsi:type="dcterms:W3CDTF">2022-01-16T21:09:00Z</dcterms:modified>
</cp:coreProperties>
</file>